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Pr="00B95C4F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95C4F">
        <w:rPr>
          <w:rFonts w:ascii="Times New Roman" w:hAnsi="Times New Roman" w:cs="Times New Roman"/>
          <w:b/>
          <w:sz w:val="40"/>
          <w:szCs w:val="40"/>
        </w:rPr>
        <w:t>PHẦN 3</w:t>
      </w:r>
    </w:p>
    <w:p w:rsidR="00E31769" w:rsidRDefault="00E31769" w:rsidP="005E5E9C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31769" w:rsidRDefault="00E31769" w:rsidP="005E5E9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QUY TRÌNH GIẢI QUYẾT THỦ TỤC HÀNH CHÍNH</w:t>
      </w:r>
    </w:p>
    <w:p w:rsidR="00E31769" w:rsidRDefault="00E31769" w:rsidP="005E5E9C">
      <w:pPr>
        <w:rPr>
          <w:rFonts w:ascii="Times New Roman" w:hAnsi="Times New Roman" w:cs="Times New Roman"/>
        </w:rPr>
      </w:pPr>
    </w:p>
    <w:p w:rsidR="00E31769" w:rsidRDefault="00E31769" w:rsidP="005E5E9C">
      <w:pPr>
        <w:rPr>
          <w:rFonts w:ascii="Times New Roman" w:hAnsi="Times New Roman" w:cs="Times New Roman"/>
        </w:rPr>
      </w:pPr>
    </w:p>
    <w:p w:rsidR="00E31769" w:rsidRDefault="00E31769">
      <w:bookmarkStart w:id="0" w:name="_GoBack"/>
      <w:bookmarkEnd w:id="0"/>
    </w:p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 w:rsidP="00E872A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E872AE">
        <w:rPr>
          <w:rFonts w:ascii="Times New Roman" w:hAnsi="Times New Roman" w:cs="Times New Roman"/>
          <w:b/>
        </w:rPr>
        <w:t>QUY TRÌNH GIẢI QUYẾT THỦ TỤC HÀNH CHÍNH TẠI CƠ QUAN THI HÀNH ÁN DÂN SỰ CẤP TỈNH</w:t>
      </w:r>
    </w:p>
    <w:p w:rsidR="00E31769" w:rsidRPr="00E872AE" w:rsidRDefault="00E31769" w:rsidP="009152A1">
      <w:pPr>
        <w:ind w:left="360"/>
        <w:jc w:val="both"/>
        <w:rPr>
          <w:rFonts w:ascii="Times New Roman" w:hAnsi="Times New Roman" w:cs="Times New Roman"/>
          <w:b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tbl>
      <w:tblPr>
        <w:tblW w:w="936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5280"/>
        <w:gridCol w:w="1920"/>
        <w:gridCol w:w="1320"/>
      </w:tblGrid>
      <w:tr w:rsidR="00E31769" w:rsidRPr="008F04AF" w:rsidTr="008201A4"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872AE">
              <w:rPr>
                <w:rFonts w:ascii="Times New Roman" w:hAnsi="Times New Roman" w:cs="Times New Roman"/>
                <w:b/>
                <w:bCs/>
                <w:lang w:val="en-GB"/>
              </w:rPr>
              <w:t>STT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872AE">
              <w:rPr>
                <w:rFonts w:ascii="Times New Roman" w:hAnsi="Times New Roman" w:cs="Times New Roman"/>
                <w:b/>
                <w:bCs/>
                <w:lang w:val="en-GB"/>
              </w:rPr>
              <w:t>Tên tài liệu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E872AE">
              <w:rPr>
                <w:rFonts w:ascii="Times New Roman" w:hAnsi="Times New Roman" w:cs="Times New Roman"/>
                <w:b/>
                <w:lang w:val="nl-NL"/>
              </w:rPr>
              <w:t>Mã hiệu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E872AE">
              <w:rPr>
                <w:rFonts w:ascii="Times New Roman" w:hAnsi="Times New Roman" w:cs="Times New Roman"/>
                <w:b/>
                <w:lang w:val="nl-NL"/>
              </w:rPr>
              <w:t>Ghi chú</w:t>
            </w: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20" w:after="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yêu cầu thi hành án dân sự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QT.NV.01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nhận tài sản đã kê biên để trừ vào tiền được thi hành án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QT.NV.02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yêu cầu thay đổi Chấp hành viên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QT.NV.03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đề nghị miễn, giảm phí thi hành án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QT.NV.04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 xml:space="preserve">Quy trình </w:t>
            </w:r>
            <w:r>
              <w:rPr>
                <w:rFonts w:ascii="Times New Roman" w:hAnsi="Times New Roman" w:cs="Times New Roman"/>
                <w:lang w:val="en-GB"/>
              </w:rPr>
              <w:t>đề nghị miễn, giảm chi phí cưỡng chế thi hành án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QT.NV.05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xác nhận kết quả thi hành án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QT.NV.06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</w:t>
            </w:r>
          </w:p>
        </w:tc>
        <w:tc>
          <w:tcPr>
            <w:tcW w:w="5280" w:type="dxa"/>
            <w:vAlign w:val="center"/>
          </w:tcPr>
          <w:p w:rsidR="00E31769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giải quyết tố cáo về thi hành án dân sự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QT.GQKN.01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5280" w:type="dxa"/>
            <w:vAlign w:val="center"/>
          </w:tcPr>
          <w:p w:rsidR="00E31769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giải quyết khiếu nại về thi hành án dân sự (lần 1)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QT.GQKN.02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9</w:t>
            </w:r>
          </w:p>
        </w:tc>
        <w:tc>
          <w:tcPr>
            <w:tcW w:w="5280" w:type="dxa"/>
            <w:vAlign w:val="center"/>
          </w:tcPr>
          <w:p w:rsidR="00E31769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giải quyết khiếu nại về thi hành án dân sự (lần 2)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QT.GQKN.03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E872AE">
        <w:rPr>
          <w:rFonts w:ascii="Times New Roman" w:hAnsi="Times New Roman" w:cs="Times New Roman"/>
          <w:b/>
        </w:rPr>
        <w:t>QUY TRÌNH GIẢI QUYẾT THỦ TỤC HÀNH CHÍNH TẠI CƠ QUAN THI HÀNH ÁN DÂN SỰ CẤP HUYỆN</w:t>
      </w:r>
    </w:p>
    <w:p w:rsidR="00E31769" w:rsidRDefault="00E31769" w:rsidP="00A103FD">
      <w:pPr>
        <w:ind w:left="360"/>
        <w:jc w:val="both"/>
        <w:rPr>
          <w:rFonts w:ascii="Times New Roman" w:hAnsi="Times New Roman" w:cs="Times New Roman"/>
          <w:b/>
        </w:rPr>
      </w:pPr>
    </w:p>
    <w:p w:rsidR="00E31769" w:rsidRDefault="00E31769" w:rsidP="00A103FD">
      <w:pPr>
        <w:ind w:left="360"/>
        <w:jc w:val="both"/>
        <w:rPr>
          <w:rFonts w:ascii="Times New Roman" w:hAnsi="Times New Roman" w:cs="Times New Roman"/>
          <w:b/>
        </w:rPr>
      </w:pPr>
    </w:p>
    <w:tbl>
      <w:tblPr>
        <w:tblW w:w="936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5280"/>
        <w:gridCol w:w="1920"/>
        <w:gridCol w:w="1320"/>
      </w:tblGrid>
      <w:tr w:rsidR="00E31769" w:rsidRPr="008F04AF" w:rsidTr="008201A4"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872AE">
              <w:rPr>
                <w:rFonts w:ascii="Times New Roman" w:hAnsi="Times New Roman" w:cs="Times New Roman"/>
                <w:b/>
                <w:bCs/>
                <w:lang w:val="en-GB"/>
              </w:rPr>
              <w:t>STT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872AE">
              <w:rPr>
                <w:rFonts w:ascii="Times New Roman" w:hAnsi="Times New Roman" w:cs="Times New Roman"/>
                <w:b/>
                <w:bCs/>
                <w:lang w:val="en-GB"/>
              </w:rPr>
              <w:t>Tên tài liệu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E872AE">
              <w:rPr>
                <w:rFonts w:ascii="Times New Roman" w:hAnsi="Times New Roman" w:cs="Times New Roman"/>
                <w:b/>
                <w:lang w:val="nl-NL"/>
              </w:rPr>
              <w:t>Mã hiệu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E872AE">
              <w:rPr>
                <w:rFonts w:ascii="Times New Roman" w:hAnsi="Times New Roman" w:cs="Times New Roman"/>
                <w:b/>
                <w:lang w:val="nl-NL"/>
              </w:rPr>
              <w:t>Ghi chú</w:t>
            </w: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20" w:after="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yêu cầu thi hành án dân sự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QT.NV.07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nhận tài sản đã kê biên để trừ vào tiền được thi hành án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QT.NV.08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yêu cầu thay đổi Chấp hành viên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QT.NV.09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đề nghị miễn, giảm phí thi hành án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QT.NV.10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872AE">
              <w:rPr>
                <w:rFonts w:ascii="Times New Roman" w:hAnsi="Times New Roman" w:cs="Times New Roman"/>
                <w:lang w:val="en-GB"/>
              </w:rPr>
              <w:t xml:space="preserve">Quy trình </w:t>
            </w:r>
            <w:r>
              <w:rPr>
                <w:rFonts w:ascii="Times New Roman" w:hAnsi="Times New Roman" w:cs="Times New Roman"/>
                <w:lang w:val="en-GB"/>
              </w:rPr>
              <w:t>đề nghị miễn, giảm chi phí cưỡng chế thi hành án</w:t>
            </w:r>
          </w:p>
        </w:tc>
        <w:tc>
          <w:tcPr>
            <w:tcW w:w="1920" w:type="dxa"/>
            <w:vAlign w:val="center"/>
          </w:tcPr>
          <w:p w:rsidR="00E31769" w:rsidRPr="00E872AE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QT.NV.11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5280" w:type="dxa"/>
            <w:vAlign w:val="center"/>
          </w:tcPr>
          <w:p w:rsidR="00E31769" w:rsidRPr="00E872AE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xác nhận kết quả thi hành án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QT.NV.12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</w:t>
            </w:r>
          </w:p>
        </w:tc>
        <w:tc>
          <w:tcPr>
            <w:tcW w:w="5280" w:type="dxa"/>
            <w:vAlign w:val="center"/>
          </w:tcPr>
          <w:p w:rsidR="00E31769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giải quyết tố cáo về thi hành án dân sự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QT.GQKN.04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31769" w:rsidRPr="008F04AF" w:rsidTr="008201A4">
        <w:trPr>
          <w:trHeight w:val="571"/>
        </w:trPr>
        <w:tc>
          <w:tcPr>
            <w:tcW w:w="840" w:type="dxa"/>
            <w:vAlign w:val="center"/>
          </w:tcPr>
          <w:p w:rsidR="00E31769" w:rsidRDefault="00E31769" w:rsidP="002D7AFA">
            <w:pPr>
              <w:spacing w:before="120" w:after="1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5280" w:type="dxa"/>
            <w:vAlign w:val="center"/>
          </w:tcPr>
          <w:p w:rsidR="00E31769" w:rsidRDefault="00E31769" w:rsidP="002D7AFA">
            <w:pPr>
              <w:spacing w:before="120" w:after="120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Quy trình giải quyết khiếu nại về thi hành án dân sự</w:t>
            </w:r>
          </w:p>
        </w:tc>
        <w:tc>
          <w:tcPr>
            <w:tcW w:w="1920" w:type="dxa"/>
            <w:vAlign w:val="center"/>
          </w:tcPr>
          <w:p w:rsidR="00E31769" w:rsidRDefault="00E31769" w:rsidP="002D7AFA">
            <w:pPr>
              <w:spacing w:before="20" w:after="2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QT.GQKN.05</w:t>
            </w:r>
          </w:p>
        </w:tc>
        <w:tc>
          <w:tcPr>
            <w:tcW w:w="1320" w:type="dxa"/>
            <w:vAlign w:val="center"/>
          </w:tcPr>
          <w:p w:rsidR="00E31769" w:rsidRPr="00E872AE" w:rsidRDefault="00E31769" w:rsidP="002D7AFA">
            <w:pPr>
              <w:spacing w:before="20" w:after="2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:rsidR="00E31769" w:rsidRPr="00E872AE" w:rsidRDefault="00E31769" w:rsidP="00A103FD">
      <w:pPr>
        <w:ind w:left="360"/>
        <w:jc w:val="both"/>
        <w:rPr>
          <w:rFonts w:ascii="Times New Roman" w:hAnsi="Times New Roman" w:cs="Times New Roman"/>
          <w:b/>
        </w:rPr>
      </w:pPr>
    </w:p>
    <w:sectPr w:rsidR="00E31769" w:rsidRPr="00E872AE" w:rsidSect="009152A1">
      <w:pgSz w:w="11907" w:h="16840" w:code="9"/>
      <w:pgMar w:top="1618" w:right="987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91644"/>
    <w:multiLevelType w:val="hybridMultilevel"/>
    <w:tmpl w:val="15E0A586"/>
    <w:lvl w:ilvl="0" w:tplc="C9DEFC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E9C"/>
    <w:rsid w:val="000F71E0"/>
    <w:rsid w:val="002D7AFA"/>
    <w:rsid w:val="00421255"/>
    <w:rsid w:val="004F4C1C"/>
    <w:rsid w:val="005843A7"/>
    <w:rsid w:val="005E5E9C"/>
    <w:rsid w:val="006E0CA3"/>
    <w:rsid w:val="008201A4"/>
    <w:rsid w:val="008F04AF"/>
    <w:rsid w:val="009152A1"/>
    <w:rsid w:val="00A103FD"/>
    <w:rsid w:val="00B46E62"/>
    <w:rsid w:val="00B55A92"/>
    <w:rsid w:val="00B95C4F"/>
    <w:rsid w:val="00DE1D83"/>
    <w:rsid w:val="00E31769"/>
    <w:rsid w:val="00E872AE"/>
    <w:rsid w:val="00FD0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9C"/>
    <w:rPr>
      <w:rFonts w:ascii=".VnTime" w:eastAsia="Times New Roman" w:hAnsi=".VnTime" w:cs="Courier New"/>
      <w:color w:val="000000"/>
      <w:kern w:val="28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uiPriority w:val="99"/>
    <w:rsid w:val="005E5E9C"/>
    <w:pPr>
      <w:overflowPunct w:val="0"/>
      <w:autoSpaceDE w:val="0"/>
      <w:autoSpaceDN w:val="0"/>
      <w:adjustRightInd w:val="0"/>
    </w:pPr>
    <w:rPr>
      <w:rFonts w:cs="Times New Roman"/>
      <w:color w:val="auto"/>
      <w:kern w:val="0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8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211</Words>
  <Characters>1209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9</cp:revision>
  <dcterms:created xsi:type="dcterms:W3CDTF">2020-08-28T16:48:00Z</dcterms:created>
  <dcterms:modified xsi:type="dcterms:W3CDTF">2020-09-29T07:39:00Z</dcterms:modified>
</cp:coreProperties>
</file>